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74BF6958" w14:textId="77777777" w:rsidR="00136B5C" w:rsidRDefault="00136B5C" w:rsidP="00136B5C">
      <w:pPr>
        <w:rPr>
          <w:rFonts w:cs="Calibri"/>
          <w:i/>
          <w:sz w:val="20"/>
          <w:szCs w:val="20"/>
        </w:rPr>
      </w:pPr>
      <w:r>
        <w:rPr>
          <w:b/>
        </w:rPr>
        <w:t xml:space="preserve">SKLOP št. </w:t>
      </w:r>
      <w:r>
        <w:rPr>
          <w:rFonts w:ascii="Arial" w:hAnsi="Arial" w:cs="Arial"/>
          <w:b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</w:rPr>
      </w:r>
      <w:r>
        <w:rPr>
          <w:rFonts w:ascii="Arial" w:hAnsi="Arial" w:cs="Arial"/>
          <w:b/>
          <w:sz w:val="20"/>
          <w:szCs w:val="20"/>
        </w:rPr>
        <w:fldChar w:fldCharType="separate"/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t> </w:t>
      </w:r>
      <w:r>
        <w:rPr>
          <w:rFonts w:ascii="Arial" w:hAnsi="Arial" w:cs="Arial"/>
          <w:b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cs="Calibri"/>
          <w:i/>
          <w:sz w:val="20"/>
          <w:szCs w:val="20"/>
        </w:rPr>
        <w:t>/vpiši številko sklopa/</w:t>
      </w:r>
    </w:p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5DF0CA9A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D2727D">
        <w:t>1</w:t>
      </w:r>
      <w:r w:rsidR="005E654D">
        <w:t>2</w:t>
      </w:r>
      <w:r>
        <w:t>/202</w:t>
      </w:r>
      <w:r w:rsidR="00D2727D">
        <w:t>4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bookmarkStart w:id="2" w:name="_Hlk163203020"/>
      <w:r w:rsidR="005E654D">
        <w:t>Vrednotenje učinkovitosti in uspešnosti javnih razpisov za sofinanciranje gradnje odprtih širokopasovnih omrežij naslednje generacije (JR GOŠO 4 in JR GOŠO 5)« in »Vrednotenje mreže mobilnih enot za izvajanje preventivnih programov in programov zmanjšanja škode na področju prepovedanih drog</w:t>
      </w:r>
      <w:bookmarkEnd w:id="2"/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default" r:id="rId7"/>
      <w:headerReference w:type="first" r:id="rId8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02CE35" w14:textId="77777777" w:rsidR="003017BC" w:rsidRDefault="003017BC">
      <w:r>
        <w:separator/>
      </w:r>
    </w:p>
  </w:endnote>
  <w:endnote w:type="continuationSeparator" w:id="0">
    <w:p w14:paraId="34045329" w14:textId="77777777" w:rsidR="003017BC" w:rsidRDefault="0030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604E7" w14:textId="77777777" w:rsidR="003017BC" w:rsidRDefault="003017BC">
      <w:r>
        <w:separator/>
      </w:r>
    </w:p>
  </w:footnote>
  <w:footnote w:type="continuationSeparator" w:id="0">
    <w:p w14:paraId="7672A9CC" w14:textId="77777777" w:rsidR="003017BC" w:rsidRDefault="003017BC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B745D6">
    <w:pPr>
      <w:autoSpaceDE w:val="0"/>
      <w:autoSpaceDN w:val="0"/>
      <w:adjustRightInd w:val="0"/>
      <w:spacing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59A1448" w14:textId="77777777" w:rsidR="00292DEE" w:rsidRPr="00CC61FD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2289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333F4"/>
    <w:rsid w:val="0023648F"/>
    <w:rsid w:val="00241422"/>
    <w:rsid w:val="00241575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D79"/>
    <w:rsid w:val="009D2E15"/>
    <w:rsid w:val="009F0DCD"/>
    <w:rsid w:val="009F3B16"/>
    <w:rsid w:val="009F525B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47FD"/>
    <w:rsid w:val="00BB1FA0"/>
    <w:rsid w:val="00BB77B0"/>
    <w:rsid w:val="00BD4B72"/>
    <w:rsid w:val="00BE42F8"/>
    <w:rsid w:val="00BE4768"/>
    <w:rsid w:val="00BF52D0"/>
    <w:rsid w:val="00C01A63"/>
    <w:rsid w:val="00C075CA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o:colormru v:ext="edit" colors="#428299"/>
    </o:shapedefaults>
    <o:shapelayout v:ext="edit">
      <o:idmap v:ext="edit" data="1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6</TotalTime>
  <Pages>1</Pages>
  <Words>137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1205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41</cp:revision>
  <cp:lastPrinted>2014-11-11T11:21:00Z</cp:lastPrinted>
  <dcterms:created xsi:type="dcterms:W3CDTF">2023-07-14T10:35:00Z</dcterms:created>
  <dcterms:modified xsi:type="dcterms:W3CDTF">2024-04-09T11:52:00Z</dcterms:modified>
</cp:coreProperties>
</file>